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2CD" w:rsidRDefault="00E352CD" w:rsidP="00E352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BATE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E352CD" w:rsidRDefault="00E352CD" w:rsidP="00E352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52CD" w:rsidRDefault="00E352CD" w:rsidP="00E352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52CD" w:rsidRDefault="00E352CD" w:rsidP="00E352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Leicester into lands</w:t>
      </w:r>
    </w:p>
    <w:p w:rsidR="00E352CD" w:rsidRDefault="00E352CD" w:rsidP="00E352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held by the late Sir Baldwin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Frevill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d.1400).</w:t>
      </w:r>
    </w:p>
    <w:p w:rsidR="00E352CD" w:rsidRDefault="00E352CD" w:rsidP="00E352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A089A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21-130)</w:t>
      </w:r>
    </w:p>
    <w:p w:rsidR="00E352CD" w:rsidRDefault="00E352CD" w:rsidP="00E352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52CD" w:rsidRDefault="00E352CD" w:rsidP="00E352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E352CD" w:rsidRDefault="00E352CD" w:rsidP="00E352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December 2015</w:t>
      </w:r>
      <w:bookmarkStart w:id="0" w:name="_GoBack"/>
      <w:bookmarkEnd w:id="0"/>
    </w:p>
    <w:sectPr w:rsidR="00DD5B8A" w:rsidRPr="00E352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2CD" w:rsidRDefault="00E352CD" w:rsidP="00564E3C">
      <w:pPr>
        <w:spacing w:after="0" w:line="240" w:lineRule="auto"/>
      </w:pPr>
      <w:r>
        <w:separator/>
      </w:r>
    </w:p>
  </w:endnote>
  <w:endnote w:type="continuationSeparator" w:id="0">
    <w:p w:rsidR="00E352CD" w:rsidRDefault="00E352C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352CD">
      <w:rPr>
        <w:rFonts w:ascii="Times New Roman" w:hAnsi="Times New Roman" w:cs="Times New Roman"/>
        <w:noProof/>
        <w:sz w:val="24"/>
        <w:szCs w:val="24"/>
      </w:rPr>
      <w:t>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2CD" w:rsidRDefault="00E352CD" w:rsidP="00564E3C">
      <w:pPr>
        <w:spacing w:after="0" w:line="240" w:lineRule="auto"/>
      </w:pPr>
      <w:r>
        <w:separator/>
      </w:r>
    </w:p>
  </w:footnote>
  <w:footnote w:type="continuationSeparator" w:id="0">
    <w:p w:rsidR="00E352CD" w:rsidRDefault="00E352C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2CD"/>
    <w:rsid w:val="00372DC6"/>
    <w:rsid w:val="00564E3C"/>
    <w:rsid w:val="0064591D"/>
    <w:rsid w:val="00DD5B8A"/>
    <w:rsid w:val="00E352CD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0E81A"/>
  <w15:chartTrackingRefBased/>
  <w15:docId w15:val="{090B7ECF-625D-4838-B9AB-A3D15B088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352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2015-12-06T15:47:00Z</dcterms:created>
  <dcterms:modified xsi:type="dcterms:W3CDTF">2015-12-06T15:48:00Z</dcterms:modified>
</cp:coreProperties>
</file>